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02A63" w14:textId="77777777" w:rsidR="00671710" w:rsidRDefault="00671710" w:rsidP="00671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PEPIR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3226E5BE" w14:textId="77777777" w:rsidR="00671710" w:rsidRDefault="00671710" w:rsidP="00671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Farringdon Without Ward, London.</w:t>
      </w:r>
    </w:p>
    <w:p w14:paraId="19487255" w14:textId="77777777" w:rsidR="00671710" w:rsidRDefault="00671710" w:rsidP="00671710">
      <w:pPr>
        <w:pStyle w:val="NoSpacing"/>
        <w:rPr>
          <w:rFonts w:cs="Times New Roman"/>
          <w:szCs w:val="24"/>
        </w:rPr>
      </w:pPr>
    </w:p>
    <w:p w14:paraId="0B56E539" w14:textId="77777777" w:rsidR="00671710" w:rsidRDefault="00671710" w:rsidP="00671710">
      <w:pPr>
        <w:pStyle w:val="NoSpacing"/>
        <w:rPr>
          <w:rFonts w:cs="Times New Roman"/>
          <w:szCs w:val="24"/>
        </w:rPr>
      </w:pPr>
    </w:p>
    <w:p w14:paraId="1FA473FB" w14:textId="77777777" w:rsidR="00671710" w:rsidRDefault="00671710" w:rsidP="006717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a Constable.</w:t>
      </w:r>
    </w:p>
    <w:p w14:paraId="03022779" w14:textId="77777777" w:rsidR="00671710" w:rsidRDefault="00671710" w:rsidP="0067171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4B104C8" w14:textId="77777777" w:rsidR="00671710" w:rsidRDefault="00671710" w:rsidP="0067171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16112C80" w14:textId="77777777" w:rsidR="00671710" w:rsidRDefault="00671710" w:rsidP="00671710">
      <w:pPr>
        <w:pStyle w:val="NoSpacing"/>
        <w:rPr>
          <w:rFonts w:eastAsia="Times New Roman" w:cs="Times New Roman"/>
          <w:szCs w:val="24"/>
        </w:rPr>
      </w:pPr>
    </w:p>
    <w:p w14:paraId="2BE4EBAE" w14:textId="77777777" w:rsidR="00671710" w:rsidRDefault="00671710" w:rsidP="00671710">
      <w:pPr>
        <w:pStyle w:val="NoSpacing"/>
        <w:rPr>
          <w:rFonts w:eastAsia="Times New Roman" w:cs="Times New Roman"/>
          <w:szCs w:val="24"/>
        </w:rPr>
      </w:pPr>
    </w:p>
    <w:p w14:paraId="08323DDB" w14:textId="77777777" w:rsidR="00671710" w:rsidRDefault="00671710" w:rsidP="006717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70D79B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F90B" w14:textId="77777777" w:rsidR="00671710" w:rsidRDefault="00671710" w:rsidP="009139A6">
      <w:r>
        <w:separator/>
      </w:r>
    </w:p>
  </w:endnote>
  <w:endnote w:type="continuationSeparator" w:id="0">
    <w:p w14:paraId="034EDE62" w14:textId="77777777" w:rsidR="00671710" w:rsidRDefault="006717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4BE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C5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561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9E4C9" w14:textId="77777777" w:rsidR="00671710" w:rsidRDefault="00671710" w:rsidP="009139A6">
      <w:r>
        <w:separator/>
      </w:r>
    </w:p>
  </w:footnote>
  <w:footnote w:type="continuationSeparator" w:id="0">
    <w:p w14:paraId="6F76919E" w14:textId="77777777" w:rsidR="00671710" w:rsidRDefault="006717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0D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D0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F1D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710"/>
    <w:rsid w:val="000666E0"/>
    <w:rsid w:val="002510B7"/>
    <w:rsid w:val="005C130B"/>
    <w:rsid w:val="0067171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3E47F"/>
  <w15:chartTrackingRefBased/>
  <w15:docId w15:val="{B9B91B7C-058D-488B-88D6-53A78C32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2023-12-26T07:28:00Z</dcterms:created>
  <dcterms:modified xsi:type="dcterms:W3CDTF">2023-12-26T07:29:00Z</dcterms:modified>
</cp:coreProperties>
</file>